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08E5" w:rsidRDefault="001A08E5" w:rsidP="001A08E5">
      <w:pPr>
        <w:spacing w:beforeLines="50" w:afterLines="50"/>
        <w:ind w:firstLineChars="200" w:firstLine="31680"/>
        <w:jc w:val="center"/>
        <w:rPr>
          <w:rFonts w:ascii="黑体" w:eastAsia="黑体" w:hAnsi="黑体" w:cs="Times New Roman"/>
          <w:sz w:val="21"/>
          <w:szCs w:val="21"/>
          <w:highlight w:val="green"/>
        </w:rPr>
      </w:pPr>
      <w:r>
        <w:rPr>
          <w:rFonts w:ascii="黑体" w:eastAsia="黑体" w:hAnsi="黑体" w:cs="黑体" w:hint="eastAsia"/>
          <w:sz w:val="21"/>
          <w:szCs w:val="21"/>
        </w:rPr>
        <w:t>表</w:t>
      </w:r>
      <w:r>
        <w:rPr>
          <w:rFonts w:ascii="黑体" w:eastAsia="黑体" w:hAnsi="黑体" w:cs="黑体"/>
          <w:sz w:val="21"/>
          <w:szCs w:val="21"/>
        </w:rPr>
        <w:t xml:space="preserve">1 </w:t>
      </w:r>
      <w:r>
        <w:rPr>
          <w:rFonts w:ascii="黑体" w:eastAsia="黑体" w:hAnsi="黑体" w:cs="黑体" w:hint="eastAsia"/>
          <w:sz w:val="21"/>
          <w:szCs w:val="21"/>
        </w:rPr>
        <w:t>劳动合同</w:t>
      </w:r>
      <w:r>
        <w:rPr>
          <w:rFonts w:ascii="黑体" w:eastAsia="黑体" w:hAnsi="黑体" w:cs="黑体"/>
          <w:sz w:val="21"/>
          <w:szCs w:val="21"/>
        </w:rPr>
        <w:t xml:space="preserve">  </w:t>
      </w:r>
      <w:r>
        <w:rPr>
          <w:rFonts w:ascii="黑体" w:eastAsia="黑体" w:hAnsi="黑体" w:cs="黑体" w:hint="eastAsia"/>
          <w:sz w:val="21"/>
          <w:szCs w:val="21"/>
        </w:rPr>
        <w:t>申请材料目录</w:t>
      </w:r>
      <w:r>
        <w:rPr>
          <w:rFonts w:ascii="黑体" w:eastAsia="黑体" w:hAnsi="黑体" w:cs="黑体"/>
          <w:sz w:val="21"/>
          <w:szCs w:val="21"/>
        </w:rPr>
        <w:t xml:space="preserve"> </w:t>
      </w:r>
    </w:p>
    <w:tbl>
      <w:tblPr>
        <w:tblW w:w="8312" w:type="dxa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1490"/>
        <w:gridCol w:w="2734"/>
        <w:gridCol w:w="1433"/>
        <w:gridCol w:w="1433"/>
        <w:gridCol w:w="1222"/>
      </w:tblGrid>
      <w:tr w:rsidR="001A08E5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8E5" w:rsidRDefault="001A08E5" w:rsidP="008F37E5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材料名称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08E5" w:rsidRDefault="001A08E5" w:rsidP="008F37E5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要求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08E5" w:rsidRDefault="001A08E5" w:rsidP="008F37E5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原件</w:t>
            </w:r>
            <w:r>
              <w:rPr>
                <w:rFonts w:cs="Times New Roman"/>
                <w:b/>
                <w:bCs/>
                <w:sz w:val="18"/>
                <w:szCs w:val="18"/>
              </w:rPr>
              <w:br/>
            </w:r>
            <w:r>
              <w:rPr>
                <w:rFonts w:hint="eastAsia"/>
                <w:b/>
                <w:bCs/>
                <w:sz w:val="18"/>
                <w:szCs w:val="18"/>
              </w:rPr>
              <w:t>份数（份</w:t>
            </w:r>
            <w:r>
              <w:rPr>
                <w:b/>
                <w:bCs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sz w:val="18"/>
                <w:szCs w:val="18"/>
              </w:rPr>
              <w:t>套）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08E5" w:rsidRDefault="001A08E5" w:rsidP="008F37E5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复印件</w:t>
            </w:r>
            <w:r>
              <w:rPr>
                <w:rFonts w:cs="Times New Roman"/>
                <w:b/>
                <w:bCs/>
                <w:sz w:val="18"/>
                <w:szCs w:val="18"/>
              </w:rPr>
              <w:br/>
            </w:r>
            <w:r>
              <w:rPr>
                <w:rFonts w:hint="eastAsia"/>
                <w:b/>
                <w:bCs/>
                <w:sz w:val="18"/>
                <w:szCs w:val="18"/>
              </w:rPr>
              <w:t>份数（份</w:t>
            </w:r>
            <w:r>
              <w:rPr>
                <w:b/>
                <w:bCs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sz w:val="18"/>
                <w:szCs w:val="18"/>
              </w:rPr>
              <w:t>套）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08E5" w:rsidRDefault="001A08E5" w:rsidP="008F37E5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纸质</w:t>
            </w:r>
            <w:r>
              <w:rPr>
                <w:b/>
                <w:bCs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sz w:val="18"/>
                <w:szCs w:val="18"/>
              </w:rPr>
              <w:t>电子版</w:t>
            </w:r>
          </w:p>
        </w:tc>
      </w:tr>
      <w:tr w:rsidR="001A08E5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8E5" w:rsidRDefault="001A08E5" w:rsidP="008F37E5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申请人的身份证明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A08E5" w:rsidRDefault="001A08E5" w:rsidP="008F37E5">
            <w:pPr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真实有效；法人需提供主体资格材料及法定代表人身份证；自然人提供身份证、户口簿，本人亲自办理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A08E5" w:rsidRDefault="001A08E5" w:rsidP="008F37E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A08E5" w:rsidRDefault="001A08E5" w:rsidP="008F37E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A08E5" w:rsidRDefault="001A08E5" w:rsidP="008F37E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1A08E5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8E5" w:rsidRDefault="001A08E5" w:rsidP="008F37E5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授权委托书、受托人身份证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A08E5" w:rsidRPr="00A62992" w:rsidRDefault="001A08E5" w:rsidP="008F37E5">
            <w:pPr>
              <w:jc w:val="both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真实有效；法定代表人亲自办理则无需提供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A08E5" w:rsidRPr="00A62992" w:rsidRDefault="001A08E5" w:rsidP="008F37E5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A08E5" w:rsidRDefault="001A08E5" w:rsidP="008F37E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A08E5" w:rsidRDefault="001A08E5" w:rsidP="008F37E5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62992">
              <w:rPr>
                <w:rFonts w:hint="eastAsia"/>
                <w:sz w:val="18"/>
                <w:szCs w:val="18"/>
              </w:rPr>
              <w:t>纸质</w:t>
            </w:r>
          </w:p>
        </w:tc>
      </w:tr>
      <w:tr w:rsidR="001A08E5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8E5" w:rsidRDefault="001A08E5" w:rsidP="008F37E5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劳动合同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A08E5" w:rsidRDefault="001A08E5" w:rsidP="008F37E5">
            <w:pPr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  <w:r>
              <w:rPr>
                <w:sz w:val="18"/>
                <w:szCs w:val="18"/>
              </w:rPr>
              <w:t xml:space="preserve"> 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A08E5" w:rsidRDefault="001A08E5" w:rsidP="008F37E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A08E5" w:rsidRDefault="001A08E5" w:rsidP="008F37E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A08E5" w:rsidRDefault="001A08E5" w:rsidP="008F37E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1A08E5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8E5" w:rsidRDefault="001A08E5" w:rsidP="008F37E5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公证员认为应当提供的其他材料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A08E5" w:rsidRDefault="001A08E5" w:rsidP="008F37E5">
            <w:pPr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  <w:r>
              <w:rPr>
                <w:sz w:val="18"/>
                <w:szCs w:val="18"/>
              </w:rPr>
              <w:t xml:space="preserve">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A08E5" w:rsidRDefault="001A08E5" w:rsidP="008F37E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A08E5" w:rsidRDefault="001A08E5" w:rsidP="008F37E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A08E5" w:rsidRDefault="001A08E5" w:rsidP="008F37E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</w:tbl>
    <w:p w:rsidR="001A08E5" w:rsidRDefault="001A08E5" w:rsidP="004001AA">
      <w:pPr>
        <w:spacing w:beforeLines="100" w:afterLines="50"/>
        <w:jc w:val="center"/>
        <w:outlineLvl w:val="2"/>
        <w:rPr>
          <w:rFonts w:ascii="黑体" w:eastAsia="黑体" w:hAnsi="黑体" w:cs="Times New Roman"/>
          <w:sz w:val="21"/>
          <w:szCs w:val="21"/>
        </w:rPr>
      </w:pPr>
      <w:r>
        <w:rPr>
          <w:rFonts w:ascii="黑体" w:eastAsia="黑体" w:hAnsi="黑体" w:cs="黑体" w:hint="eastAsia"/>
          <w:sz w:val="21"/>
          <w:szCs w:val="21"/>
        </w:rPr>
        <w:t>表</w:t>
      </w:r>
      <w:r>
        <w:rPr>
          <w:rFonts w:ascii="黑体" w:eastAsia="黑体" w:hAnsi="黑体" w:cs="黑体"/>
          <w:sz w:val="21"/>
          <w:szCs w:val="21"/>
        </w:rPr>
        <w:t xml:space="preserve">2  </w:t>
      </w:r>
      <w:r>
        <w:rPr>
          <w:rFonts w:ascii="黑体" w:eastAsia="黑体" w:hAnsi="黑体" w:cs="黑体" w:hint="eastAsia"/>
          <w:sz w:val="21"/>
          <w:szCs w:val="21"/>
        </w:rPr>
        <w:t>最快办结时限</w:t>
      </w:r>
    </w:p>
    <w:tbl>
      <w:tblPr>
        <w:tblW w:w="8340" w:type="dxa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1425"/>
        <w:gridCol w:w="1140"/>
        <w:gridCol w:w="1656"/>
        <w:gridCol w:w="4119"/>
      </w:tblGrid>
      <w:tr w:rsidR="001A08E5">
        <w:trPr>
          <w:trHeight w:val="483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8E5" w:rsidRDefault="001A08E5" w:rsidP="008F37E5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申请时限</w:t>
            </w:r>
          </w:p>
        </w:tc>
        <w:tc>
          <w:tcPr>
            <w:tcW w:w="69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A08E5" w:rsidRDefault="001A08E5" w:rsidP="008F37E5">
            <w:pPr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0.5</w:t>
            </w:r>
            <w:r>
              <w:rPr>
                <w:rFonts w:hint="eastAsia"/>
                <w:sz w:val="18"/>
                <w:szCs w:val="18"/>
              </w:rPr>
              <w:t>个工作日</w:t>
            </w:r>
          </w:p>
        </w:tc>
      </w:tr>
      <w:tr w:rsidR="001A08E5">
        <w:trPr>
          <w:trHeight w:val="450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8E5" w:rsidRDefault="001A08E5" w:rsidP="008F37E5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受理时限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A08E5" w:rsidRDefault="001A08E5" w:rsidP="008F37E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</w:t>
            </w:r>
            <w:r>
              <w:rPr>
                <w:rFonts w:hint="eastAsia"/>
                <w:sz w:val="18"/>
                <w:szCs w:val="18"/>
              </w:rPr>
              <w:t>个工作日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08E5" w:rsidRDefault="001A08E5" w:rsidP="008F37E5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受理时限说明</w:t>
            </w:r>
          </w:p>
        </w:tc>
        <w:tc>
          <w:tcPr>
            <w:tcW w:w="4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A08E5" w:rsidRDefault="001A08E5" w:rsidP="008F37E5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申请人提供充足的申请资料即可受理。</w:t>
            </w:r>
          </w:p>
        </w:tc>
      </w:tr>
      <w:tr w:rsidR="001A08E5"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8E5" w:rsidRDefault="001A08E5" w:rsidP="008F37E5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法定办理时限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A08E5" w:rsidRDefault="001A08E5" w:rsidP="008F37E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  <w:r>
              <w:rPr>
                <w:rFonts w:hint="eastAsia"/>
                <w:sz w:val="18"/>
                <w:szCs w:val="18"/>
              </w:rPr>
              <w:t>个工作日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08E5" w:rsidRDefault="001A08E5" w:rsidP="008F37E5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法定办理时限说明</w:t>
            </w:r>
          </w:p>
        </w:tc>
        <w:tc>
          <w:tcPr>
            <w:tcW w:w="4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A08E5" w:rsidRDefault="001A08E5" w:rsidP="008F37E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证机构经审查，认为申请提供的证明材料真实、合法、充分，申请公证的事项真实、合法的，应当自受理公证申请之日起十五个工作日内向当事人出具公证书。但是，因不可抗力、补充证明材料或者需要核实有关情况的，所需时间不计算在期限内。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1A08E5">
        <w:trPr>
          <w:trHeight w:val="435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8E5" w:rsidRDefault="001A08E5" w:rsidP="008F37E5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最快办结时限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A08E5" w:rsidRDefault="001A08E5" w:rsidP="008F37E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>
              <w:rPr>
                <w:rFonts w:hint="eastAsia"/>
                <w:sz w:val="18"/>
                <w:szCs w:val="18"/>
              </w:rPr>
              <w:t>个工作日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08E5" w:rsidRDefault="001A08E5" w:rsidP="008F37E5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最快办结时限说明</w:t>
            </w:r>
          </w:p>
        </w:tc>
        <w:tc>
          <w:tcPr>
            <w:tcW w:w="4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A08E5" w:rsidRDefault="001A08E5" w:rsidP="00F860EA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自受理公证申请之日起七个工作日内向当事人出具公证书。但是，因不可抗力、补充证明材料或者需要核实有关情况的，所需时间不计算在期限内。</w:t>
            </w:r>
          </w:p>
        </w:tc>
      </w:tr>
    </w:tbl>
    <w:p w:rsidR="001A08E5" w:rsidRPr="00F860EA" w:rsidRDefault="001A08E5">
      <w:pPr>
        <w:rPr>
          <w:rFonts w:cs="Times New Roman"/>
        </w:rPr>
      </w:pPr>
    </w:p>
    <w:sectPr w:rsidR="001A08E5" w:rsidRPr="00F860EA" w:rsidSect="000C525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08E5" w:rsidRDefault="001A08E5" w:rsidP="00F860EA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1A08E5" w:rsidRDefault="001A08E5" w:rsidP="00F860EA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08E5" w:rsidRDefault="001A08E5" w:rsidP="00F860EA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1A08E5" w:rsidRDefault="001A08E5" w:rsidP="00F860EA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C2150"/>
    <w:rsid w:val="00000DE3"/>
    <w:rsid w:val="0000267B"/>
    <w:rsid w:val="000049E9"/>
    <w:rsid w:val="00005133"/>
    <w:rsid w:val="00006B9F"/>
    <w:rsid w:val="0001048B"/>
    <w:rsid w:val="00010598"/>
    <w:rsid w:val="000117B4"/>
    <w:rsid w:val="00014E05"/>
    <w:rsid w:val="00015E8B"/>
    <w:rsid w:val="00017342"/>
    <w:rsid w:val="00020070"/>
    <w:rsid w:val="00020B2C"/>
    <w:rsid w:val="00020E15"/>
    <w:rsid w:val="0002165C"/>
    <w:rsid w:val="00021F76"/>
    <w:rsid w:val="000231F9"/>
    <w:rsid w:val="000234D9"/>
    <w:rsid w:val="000248F7"/>
    <w:rsid w:val="000258F0"/>
    <w:rsid w:val="00030864"/>
    <w:rsid w:val="0003106A"/>
    <w:rsid w:val="000323E0"/>
    <w:rsid w:val="0003359A"/>
    <w:rsid w:val="00034E39"/>
    <w:rsid w:val="00037C55"/>
    <w:rsid w:val="00040D2A"/>
    <w:rsid w:val="000472B0"/>
    <w:rsid w:val="000502BE"/>
    <w:rsid w:val="00051F94"/>
    <w:rsid w:val="000527A8"/>
    <w:rsid w:val="00053DB1"/>
    <w:rsid w:val="00054CE0"/>
    <w:rsid w:val="00057CAC"/>
    <w:rsid w:val="00060264"/>
    <w:rsid w:val="000604B7"/>
    <w:rsid w:val="00060A00"/>
    <w:rsid w:val="0006384D"/>
    <w:rsid w:val="00064503"/>
    <w:rsid w:val="000655D6"/>
    <w:rsid w:val="00065851"/>
    <w:rsid w:val="00066E8B"/>
    <w:rsid w:val="00067EBE"/>
    <w:rsid w:val="000708BF"/>
    <w:rsid w:val="00070C6A"/>
    <w:rsid w:val="000714D0"/>
    <w:rsid w:val="000720F6"/>
    <w:rsid w:val="00073C30"/>
    <w:rsid w:val="00075673"/>
    <w:rsid w:val="000758CA"/>
    <w:rsid w:val="00075C8D"/>
    <w:rsid w:val="00080D1F"/>
    <w:rsid w:val="00084626"/>
    <w:rsid w:val="000849C7"/>
    <w:rsid w:val="00084D34"/>
    <w:rsid w:val="00086C30"/>
    <w:rsid w:val="00087AF0"/>
    <w:rsid w:val="0009007E"/>
    <w:rsid w:val="00090E63"/>
    <w:rsid w:val="00090F01"/>
    <w:rsid w:val="000912ED"/>
    <w:rsid w:val="00093202"/>
    <w:rsid w:val="00093DEF"/>
    <w:rsid w:val="000A2A0F"/>
    <w:rsid w:val="000A42B2"/>
    <w:rsid w:val="000A5602"/>
    <w:rsid w:val="000B3625"/>
    <w:rsid w:val="000B597C"/>
    <w:rsid w:val="000B5B61"/>
    <w:rsid w:val="000B5E1F"/>
    <w:rsid w:val="000B7952"/>
    <w:rsid w:val="000C0103"/>
    <w:rsid w:val="000C0966"/>
    <w:rsid w:val="000C234F"/>
    <w:rsid w:val="000C371F"/>
    <w:rsid w:val="000C3801"/>
    <w:rsid w:val="000C3F90"/>
    <w:rsid w:val="000C4018"/>
    <w:rsid w:val="000C50D0"/>
    <w:rsid w:val="000C50EB"/>
    <w:rsid w:val="000C525D"/>
    <w:rsid w:val="000C5743"/>
    <w:rsid w:val="000C7BE5"/>
    <w:rsid w:val="000D4CB2"/>
    <w:rsid w:val="000D4E58"/>
    <w:rsid w:val="000D6195"/>
    <w:rsid w:val="000D626B"/>
    <w:rsid w:val="000D7A53"/>
    <w:rsid w:val="000E0737"/>
    <w:rsid w:val="000E4E2E"/>
    <w:rsid w:val="000E62DE"/>
    <w:rsid w:val="000F0206"/>
    <w:rsid w:val="000F1614"/>
    <w:rsid w:val="000F3C60"/>
    <w:rsid w:val="000F4523"/>
    <w:rsid w:val="000F5A36"/>
    <w:rsid w:val="000F6169"/>
    <w:rsid w:val="000F7CEF"/>
    <w:rsid w:val="001003AA"/>
    <w:rsid w:val="00101377"/>
    <w:rsid w:val="001028D5"/>
    <w:rsid w:val="00102FBA"/>
    <w:rsid w:val="001037EE"/>
    <w:rsid w:val="00110E42"/>
    <w:rsid w:val="00111E11"/>
    <w:rsid w:val="00113086"/>
    <w:rsid w:val="001172F1"/>
    <w:rsid w:val="00120622"/>
    <w:rsid w:val="001225E9"/>
    <w:rsid w:val="00123634"/>
    <w:rsid w:val="00124F7A"/>
    <w:rsid w:val="00126E3D"/>
    <w:rsid w:val="00127728"/>
    <w:rsid w:val="00130313"/>
    <w:rsid w:val="00130A9F"/>
    <w:rsid w:val="00130F58"/>
    <w:rsid w:val="00131064"/>
    <w:rsid w:val="001357CE"/>
    <w:rsid w:val="0013651A"/>
    <w:rsid w:val="00141446"/>
    <w:rsid w:val="00141E8C"/>
    <w:rsid w:val="00143F1C"/>
    <w:rsid w:val="00145516"/>
    <w:rsid w:val="00147F1B"/>
    <w:rsid w:val="00150216"/>
    <w:rsid w:val="00150F72"/>
    <w:rsid w:val="00151BE1"/>
    <w:rsid w:val="00151C2D"/>
    <w:rsid w:val="00152DBE"/>
    <w:rsid w:val="00155BAC"/>
    <w:rsid w:val="00155BCE"/>
    <w:rsid w:val="00155D05"/>
    <w:rsid w:val="00156DCE"/>
    <w:rsid w:val="001609EC"/>
    <w:rsid w:val="00164987"/>
    <w:rsid w:val="00170B69"/>
    <w:rsid w:val="00170F34"/>
    <w:rsid w:val="00172C8F"/>
    <w:rsid w:val="001730A7"/>
    <w:rsid w:val="001758A5"/>
    <w:rsid w:val="0018066A"/>
    <w:rsid w:val="00181F56"/>
    <w:rsid w:val="00184CDF"/>
    <w:rsid w:val="00187DDD"/>
    <w:rsid w:val="00190F3C"/>
    <w:rsid w:val="001915B6"/>
    <w:rsid w:val="0019272E"/>
    <w:rsid w:val="00192881"/>
    <w:rsid w:val="00194430"/>
    <w:rsid w:val="00194B32"/>
    <w:rsid w:val="001968CB"/>
    <w:rsid w:val="0019797C"/>
    <w:rsid w:val="00197BC8"/>
    <w:rsid w:val="001A08E5"/>
    <w:rsid w:val="001A3038"/>
    <w:rsid w:val="001A6AA8"/>
    <w:rsid w:val="001B3330"/>
    <w:rsid w:val="001B3F9B"/>
    <w:rsid w:val="001B6097"/>
    <w:rsid w:val="001B75B1"/>
    <w:rsid w:val="001C0263"/>
    <w:rsid w:val="001C04CC"/>
    <w:rsid w:val="001C2A8F"/>
    <w:rsid w:val="001C4B5B"/>
    <w:rsid w:val="001C5668"/>
    <w:rsid w:val="001C5DEC"/>
    <w:rsid w:val="001C6048"/>
    <w:rsid w:val="001D0316"/>
    <w:rsid w:val="001D0626"/>
    <w:rsid w:val="001D0D81"/>
    <w:rsid w:val="001D2A1C"/>
    <w:rsid w:val="001D4E5D"/>
    <w:rsid w:val="001D6CC0"/>
    <w:rsid w:val="001D71CD"/>
    <w:rsid w:val="001D7CE6"/>
    <w:rsid w:val="001E0F7C"/>
    <w:rsid w:val="001E15F7"/>
    <w:rsid w:val="001E3B0D"/>
    <w:rsid w:val="001E4CE6"/>
    <w:rsid w:val="001F0260"/>
    <w:rsid w:val="001F6B26"/>
    <w:rsid w:val="001F72C0"/>
    <w:rsid w:val="001F741D"/>
    <w:rsid w:val="00204064"/>
    <w:rsid w:val="00205115"/>
    <w:rsid w:val="00210670"/>
    <w:rsid w:val="002107FE"/>
    <w:rsid w:val="00210FAF"/>
    <w:rsid w:val="00211B58"/>
    <w:rsid w:val="002122DF"/>
    <w:rsid w:val="00212E4B"/>
    <w:rsid w:val="00216721"/>
    <w:rsid w:val="00220097"/>
    <w:rsid w:val="00220915"/>
    <w:rsid w:val="00222CAB"/>
    <w:rsid w:val="00222FF5"/>
    <w:rsid w:val="0022546F"/>
    <w:rsid w:val="0022608E"/>
    <w:rsid w:val="00226356"/>
    <w:rsid w:val="002278C5"/>
    <w:rsid w:val="002310E1"/>
    <w:rsid w:val="002366EC"/>
    <w:rsid w:val="00236E09"/>
    <w:rsid w:val="0024214E"/>
    <w:rsid w:val="00244DF6"/>
    <w:rsid w:val="00246003"/>
    <w:rsid w:val="00247508"/>
    <w:rsid w:val="00250FF5"/>
    <w:rsid w:val="00251502"/>
    <w:rsid w:val="002517D6"/>
    <w:rsid w:val="0025377E"/>
    <w:rsid w:val="00254668"/>
    <w:rsid w:val="0025486F"/>
    <w:rsid w:val="00256A22"/>
    <w:rsid w:val="002577AE"/>
    <w:rsid w:val="002616D3"/>
    <w:rsid w:val="00263F1E"/>
    <w:rsid w:val="00264EE8"/>
    <w:rsid w:val="00272076"/>
    <w:rsid w:val="0027210B"/>
    <w:rsid w:val="00273C63"/>
    <w:rsid w:val="002745FB"/>
    <w:rsid w:val="00275527"/>
    <w:rsid w:val="00275F97"/>
    <w:rsid w:val="002765BF"/>
    <w:rsid w:val="0028035C"/>
    <w:rsid w:val="00280454"/>
    <w:rsid w:val="002825F3"/>
    <w:rsid w:val="00282734"/>
    <w:rsid w:val="00285073"/>
    <w:rsid w:val="00290420"/>
    <w:rsid w:val="002915B3"/>
    <w:rsid w:val="0029408A"/>
    <w:rsid w:val="00295C0F"/>
    <w:rsid w:val="002978B9"/>
    <w:rsid w:val="00297989"/>
    <w:rsid w:val="00297F6B"/>
    <w:rsid w:val="002A08C1"/>
    <w:rsid w:val="002A0C4F"/>
    <w:rsid w:val="002A4C4F"/>
    <w:rsid w:val="002A5741"/>
    <w:rsid w:val="002A699A"/>
    <w:rsid w:val="002A7312"/>
    <w:rsid w:val="002A7FDB"/>
    <w:rsid w:val="002B0B89"/>
    <w:rsid w:val="002B0DB9"/>
    <w:rsid w:val="002B4851"/>
    <w:rsid w:val="002B4B1A"/>
    <w:rsid w:val="002B52EB"/>
    <w:rsid w:val="002B6FD1"/>
    <w:rsid w:val="002B7A01"/>
    <w:rsid w:val="002B7DBC"/>
    <w:rsid w:val="002C0DAD"/>
    <w:rsid w:val="002C6DC6"/>
    <w:rsid w:val="002C6F73"/>
    <w:rsid w:val="002D126F"/>
    <w:rsid w:val="002D1742"/>
    <w:rsid w:val="002D4586"/>
    <w:rsid w:val="002D48C1"/>
    <w:rsid w:val="002D51FA"/>
    <w:rsid w:val="002D523B"/>
    <w:rsid w:val="002D60C6"/>
    <w:rsid w:val="002D6633"/>
    <w:rsid w:val="002D6F9E"/>
    <w:rsid w:val="002E015B"/>
    <w:rsid w:val="002E0C71"/>
    <w:rsid w:val="002E396D"/>
    <w:rsid w:val="002E4A7E"/>
    <w:rsid w:val="002E4F8E"/>
    <w:rsid w:val="002E77C2"/>
    <w:rsid w:val="002F000F"/>
    <w:rsid w:val="002F0DA8"/>
    <w:rsid w:val="002F1359"/>
    <w:rsid w:val="002F170F"/>
    <w:rsid w:val="002F47C2"/>
    <w:rsid w:val="002F6DDD"/>
    <w:rsid w:val="003003B8"/>
    <w:rsid w:val="00300AEA"/>
    <w:rsid w:val="00300D53"/>
    <w:rsid w:val="00304933"/>
    <w:rsid w:val="00305F7B"/>
    <w:rsid w:val="00310509"/>
    <w:rsid w:val="00310D14"/>
    <w:rsid w:val="00312830"/>
    <w:rsid w:val="00312A9C"/>
    <w:rsid w:val="00313CEA"/>
    <w:rsid w:val="00316EA4"/>
    <w:rsid w:val="00317EAF"/>
    <w:rsid w:val="003203F2"/>
    <w:rsid w:val="00321DE8"/>
    <w:rsid w:val="00323E68"/>
    <w:rsid w:val="00323FEF"/>
    <w:rsid w:val="00324CD0"/>
    <w:rsid w:val="00325211"/>
    <w:rsid w:val="00325B74"/>
    <w:rsid w:val="00327772"/>
    <w:rsid w:val="003305B0"/>
    <w:rsid w:val="00330E21"/>
    <w:rsid w:val="0033141E"/>
    <w:rsid w:val="00331464"/>
    <w:rsid w:val="00332927"/>
    <w:rsid w:val="00332CF7"/>
    <w:rsid w:val="00335342"/>
    <w:rsid w:val="003362BA"/>
    <w:rsid w:val="00337011"/>
    <w:rsid w:val="003413A3"/>
    <w:rsid w:val="00341428"/>
    <w:rsid w:val="00346015"/>
    <w:rsid w:val="0034634F"/>
    <w:rsid w:val="0034678F"/>
    <w:rsid w:val="003512A1"/>
    <w:rsid w:val="00354716"/>
    <w:rsid w:val="0035657A"/>
    <w:rsid w:val="00356B87"/>
    <w:rsid w:val="00356C92"/>
    <w:rsid w:val="00360D30"/>
    <w:rsid w:val="00360E4E"/>
    <w:rsid w:val="003652E7"/>
    <w:rsid w:val="00365CCC"/>
    <w:rsid w:val="00367A82"/>
    <w:rsid w:val="003709C2"/>
    <w:rsid w:val="003719F8"/>
    <w:rsid w:val="00372A1D"/>
    <w:rsid w:val="003747D8"/>
    <w:rsid w:val="00374A46"/>
    <w:rsid w:val="003765D3"/>
    <w:rsid w:val="003769D6"/>
    <w:rsid w:val="003774D0"/>
    <w:rsid w:val="003813E8"/>
    <w:rsid w:val="00381440"/>
    <w:rsid w:val="00381C8C"/>
    <w:rsid w:val="00382E35"/>
    <w:rsid w:val="0038314E"/>
    <w:rsid w:val="003851DE"/>
    <w:rsid w:val="00385BFC"/>
    <w:rsid w:val="00386198"/>
    <w:rsid w:val="00386475"/>
    <w:rsid w:val="003874B1"/>
    <w:rsid w:val="0038756A"/>
    <w:rsid w:val="0039134F"/>
    <w:rsid w:val="003923C1"/>
    <w:rsid w:val="00392837"/>
    <w:rsid w:val="00394025"/>
    <w:rsid w:val="0039500E"/>
    <w:rsid w:val="0039506B"/>
    <w:rsid w:val="00396B37"/>
    <w:rsid w:val="003A0D10"/>
    <w:rsid w:val="003A2A45"/>
    <w:rsid w:val="003A3DB2"/>
    <w:rsid w:val="003A4284"/>
    <w:rsid w:val="003A4482"/>
    <w:rsid w:val="003A47EC"/>
    <w:rsid w:val="003A51A4"/>
    <w:rsid w:val="003A5609"/>
    <w:rsid w:val="003A580D"/>
    <w:rsid w:val="003A5B4A"/>
    <w:rsid w:val="003A5E1E"/>
    <w:rsid w:val="003B0B00"/>
    <w:rsid w:val="003B0CF6"/>
    <w:rsid w:val="003B0E48"/>
    <w:rsid w:val="003B175A"/>
    <w:rsid w:val="003B1DFE"/>
    <w:rsid w:val="003B4322"/>
    <w:rsid w:val="003B72E1"/>
    <w:rsid w:val="003C0CE1"/>
    <w:rsid w:val="003C1BE0"/>
    <w:rsid w:val="003C1CD1"/>
    <w:rsid w:val="003C250F"/>
    <w:rsid w:val="003C25B6"/>
    <w:rsid w:val="003C3633"/>
    <w:rsid w:val="003C5715"/>
    <w:rsid w:val="003C59A4"/>
    <w:rsid w:val="003C7D83"/>
    <w:rsid w:val="003D1F91"/>
    <w:rsid w:val="003D2509"/>
    <w:rsid w:val="003D30EC"/>
    <w:rsid w:val="003D5040"/>
    <w:rsid w:val="003D6DA4"/>
    <w:rsid w:val="003D7E40"/>
    <w:rsid w:val="003E207A"/>
    <w:rsid w:val="003E5BA3"/>
    <w:rsid w:val="003F08E4"/>
    <w:rsid w:val="003F34DB"/>
    <w:rsid w:val="003F35EB"/>
    <w:rsid w:val="003F54BE"/>
    <w:rsid w:val="003F74AD"/>
    <w:rsid w:val="004001AA"/>
    <w:rsid w:val="004005F7"/>
    <w:rsid w:val="004018BC"/>
    <w:rsid w:val="00403DD4"/>
    <w:rsid w:val="0040490A"/>
    <w:rsid w:val="00404AB9"/>
    <w:rsid w:val="0040610A"/>
    <w:rsid w:val="00406905"/>
    <w:rsid w:val="00406DF8"/>
    <w:rsid w:val="00412757"/>
    <w:rsid w:val="004138AC"/>
    <w:rsid w:val="00414A45"/>
    <w:rsid w:val="004162B6"/>
    <w:rsid w:val="00416C53"/>
    <w:rsid w:val="004175A6"/>
    <w:rsid w:val="00420284"/>
    <w:rsid w:val="00420D03"/>
    <w:rsid w:val="00421F45"/>
    <w:rsid w:val="00423990"/>
    <w:rsid w:val="00424072"/>
    <w:rsid w:val="004258A5"/>
    <w:rsid w:val="00430289"/>
    <w:rsid w:val="004332E3"/>
    <w:rsid w:val="004335FB"/>
    <w:rsid w:val="00434EB1"/>
    <w:rsid w:val="00436FE6"/>
    <w:rsid w:val="00441C16"/>
    <w:rsid w:val="00441D8B"/>
    <w:rsid w:val="0044404C"/>
    <w:rsid w:val="00444C6B"/>
    <w:rsid w:val="00445238"/>
    <w:rsid w:val="0044574F"/>
    <w:rsid w:val="00445D2E"/>
    <w:rsid w:val="00450D24"/>
    <w:rsid w:val="00450E07"/>
    <w:rsid w:val="0045121A"/>
    <w:rsid w:val="00451E51"/>
    <w:rsid w:val="00451F02"/>
    <w:rsid w:val="00452DD3"/>
    <w:rsid w:val="00453759"/>
    <w:rsid w:val="00461F67"/>
    <w:rsid w:val="004631ED"/>
    <w:rsid w:val="00463DCF"/>
    <w:rsid w:val="00464350"/>
    <w:rsid w:val="00465B8C"/>
    <w:rsid w:val="004676CB"/>
    <w:rsid w:val="004720A3"/>
    <w:rsid w:val="004748C0"/>
    <w:rsid w:val="004819A4"/>
    <w:rsid w:val="00482568"/>
    <w:rsid w:val="00484771"/>
    <w:rsid w:val="00484925"/>
    <w:rsid w:val="0048506E"/>
    <w:rsid w:val="00485C5B"/>
    <w:rsid w:val="00485E07"/>
    <w:rsid w:val="0048612D"/>
    <w:rsid w:val="004861DB"/>
    <w:rsid w:val="00486B3E"/>
    <w:rsid w:val="004919B0"/>
    <w:rsid w:val="004926D7"/>
    <w:rsid w:val="004941DB"/>
    <w:rsid w:val="00495A0D"/>
    <w:rsid w:val="00496B57"/>
    <w:rsid w:val="00496EDA"/>
    <w:rsid w:val="00496F0B"/>
    <w:rsid w:val="004A3BFE"/>
    <w:rsid w:val="004A4FA6"/>
    <w:rsid w:val="004A62A3"/>
    <w:rsid w:val="004A6705"/>
    <w:rsid w:val="004B0493"/>
    <w:rsid w:val="004B119F"/>
    <w:rsid w:val="004B12A5"/>
    <w:rsid w:val="004B17BC"/>
    <w:rsid w:val="004B2F8F"/>
    <w:rsid w:val="004B3098"/>
    <w:rsid w:val="004B5679"/>
    <w:rsid w:val="004B5C97"/>
    <w:rsid w:val="004B6411"/>
    <w:rsid w:val="004B688D"/>
    <w:rsid w:val="004C2132"/>
    <w:rsid w:val="004C339B"/>
    <w:rsid w:val="004C33AE"/>
    <w:rsid w:val="004C4C09"/>
    <w:rsid w:val="004C4E0D"/>
    <w:rsid w:val="004C7068"/>
    <w:rsid w:val="004C76EC"/>
    <w:rsid w:val="004D545A"/>
    <w:rsid w:val="004E13A3"/>
    <w:rsid w:val="004E19E2"/>
    <w:rsid w:val="004E1E80"/>
    <w:rsid w:val="004E409D"/>
    <w:rsid w:val="004E7C65"/>
    <w:rsid w:val="004F17A6"/>
    <w:rsid w:val="004F1BE2"/>
    <w:rsid w:val="004F1CE1"/>
    <w:rsid w:val="004F1CFE"/>
    <w:rsid w:val="004F242F"/>
    <w:rsid w:val="004F6FAC"/>
    <w:rsid w:val="004F7203"/>
    <w:rsid w:val="00500488"/>
    <w:rsid w:val="00500767"/>
    <w:rsid w:val="00500857"/>
    <w:rsid w:val="00500DA8"/>
    <w:rsid w:val="00501EF8"/>
    <w:rsid w:val="005020F9"/>
    <w:rsid w:val="005023C0"/>
    <w:rsid w:val="00502BAC"/>
    <w:rsid w:val="0050477C"/>
    <w:rsid w:val="00504B36"/>
    <w:rsid w:val="00505480"/>
    <w:rsid w:val="005057E7"/>
    <w:rsid w:val="00506544"/>
    <w:rsid w:val="0050753E"/>
    <w:rsid w:val="0050760D"/>
    <w:rsid w:val="0050787E"/>
    <w:rsid w:val="00510867"/>
    <w:rsid w:val="0051105F"/>
    <w:rsid w:val="00511732"/>
    <w:rsid w:val="00511A17"/>
    <w:rsid w:val="00511C2E"/>
    <w:rsid w:val="00511D66"/>
    <w:rsid w:val="00512793"/>
    <w:rsid w:val="00512F4F"/>
    <w:rsid w:val="0051393B"/>
    <w:rsid w:val="00513AA3"/>
    <w:rsid w:val="00514CB0"/>
    <w:rsid w:val="00514F40"/>
    <w:rsid w:val="00515060"/>
    <w:rsid w:val="00521038"/>
    <w:rsid w:val="005227BE"/>
    <w:rsid w:val="00522E71"/>
    <w:rsid w:val="005279BD"/>
    <w:rsid w:val="0053130E"/>
    <w:rsid w:val="00532FAA"/>
    <w:rsid w:val="00534077"/>
    <w:rsid w:val="00536AED"/>
    <w:rsid w:val="00536EA2"/>
    <w:rsid w:val="005377E1"/>
    <w:rsid w:val="005401B4"/>
    <w:rsid w:val="005408A2"/>
    <w:rsid w:val="00540996"/>
    <w:rsid w:val="0054123C"/>
    <w:rsid w:val="00541695"/>
    <w:rsid w:val="00542A91"/>
    <w:rsid w:val="00543FA7"/>
    <w:rsid w:val="005478A1"/>
    <w:rsid w:val="00550F5E"/>
    <w:rsid w:val="005520C7"/>
    <w:rsid w:val="00552778"/>
    <w:rsid w:val="00552ED1"/>
    <w:rsid w:val="0055507F"/>
    <w:rsid w:val="00557F35"/>
    <w:rsid w:val="00561ACB"/>
    <w:rsid w:val="00562E9D"/>
    <w:rsid w:val="00562F9B"/>
    <w:rsid w:val="005649D7"/>
    <w:rsid w:val="0056552C"/>
    <w:rsid w:val="005655BF"/>
    <w:rsid w:val="00566498"/>
    <w:rsid w:val="00567575"/>
    <w:rsid w:val="00567990"/>
    <w:rsid w:val="00571FF5"/>
    <w:rsid w:val="00573175"/>
    <w:rsid w:val="00573518"/>
    <w:rsid w:val="0057410B"/>
    <w:rsid w:val="00576EFD"/>
    <w:rsid w:val="005778CA"/>
    <w:rsid w:val="0058121E"/>
    <w:rsid w:val="00582041"/>
    <w:rsid w:val="00582618"/>
    <w:rsid w:val="0058355C"/>
    <w:rsid w:val="00583D80"/>
    <w:rsid w:val="005840F8"/>
    <w:rsid w:val="00584168"/>
    <w:rsid w:val="0058573F"/>
    <w:rsid w:val="00587E8B"/>
    <w:rsid w:val="00590557"/>
    <w:rsid w:val="005943C7"/>
    <w:rsid w:val="00595A8D"/>
    <w:rsid w:val="0059699F"/>
    <w:rsid w:val="005A0791"/>
    <w:rsid w:val="005A0BDF"/>
    <w:rsid w:val="005A1AF5"/>
    <w:rsid w:val="005B1568"/>
    <w:rsid w:val="005B19BA"/>
    <w:rsid w:val="005B2670"/>
    <w:rsid w:val="005B4DD3"/>
    <w:rsid w:val="005B4E57"/>
    <w:rsid w:val="005B5092"/>
    <w:rsid w:val="005B55DC"/>
    <w:rsid w:val="005B5737"/>
    <w:rsid w:val="005B57BC"/>
    <w:rsid w:val="005B65B2"/>
    <w:rsid w:val="005C12D1"/>
    <w:rsid w:val="005C2C99"/>
    <w:rsid w:val="005C2DE2"/>
    <w:rsid w:val="005C39CB"/>
    <w:rsid w:val="005D0C60"/>
    <w:rsid w:val="005D2B72"/>
    <w:rsid w:val="005D2E7A"/>
    <w:rsid w:val="005D367E"/>
    <w:rsid w:val="005D6CD7"/>
    <w:rsid w:val="005D758C"/>
    <w:rsid w:val="005E18B0"/>
    <w:rsid w:val="005E1AA8"/>
    <w:rsid w:val="005E229D"/>
    <w:rsid w:val="005E26E2"/>
    <w:rsid w:val="005E28DD"/>
    <w:rsid w:val="005E2D62"/>
    <w:rsid w:val="005E46FD"/>
    <w:rsid w:val="005E4D31"/>
    <w:rsid w:val="005F0895"/>
    <w:rsid w:val="005F1083"/>
    <w:rsid w:val="005F129C"/>
    <w:rsid w:val="005F2C6E"/>
    <w:rsid w:val="005F35ED"/>
    <w:rsid w:val="005F3EB2"/>
    <w:rsid w:val="005F5168"/>
    <w:rsid w:val="005F54C0"/>
    <w:rsid w:val="005F619C"/>
    <w:rsid w:val="005F63F6"/>
    <w:rsid w:val="0060037D"/>
    <w:rsid w:val="006006A0"/>
    <w:rsid w:val="00602BEF"/>
    <w:rsid w:val="00603447"/>
    <w:rsid w:val="00605EAD"/>
    <w:rsid w:val="006110F5"/>
    <w:rsid w:val="00611E0E"/>
    <w:rsid w:val="006139D7"/>
    <w:rsid w:val="0061652E"/>
    <w:rsid w:val="00620E07"/>
    <w:rsid w:val="006221FA"/>
    <w:rsid w:val="00624197"/>
    <w:rsid w:val="006319F1"/>
    <w:rsid w:val="00634AC6"/>
    <w:rsid w:val="00634F71"/>
    <w:rsid w:val="00635626"/>
    <w:rsid w:val="00635C25"/>
    <w:rsid w:val="006367C3"/>
    <w:rsid w:val="00637EA5"/>
    <w:rsid w:val="00640950"/>
    <w:rsid w:val="006422EF"/>
    <w:rsid w:val="00643965"/>
    <w:rsid w:val="0064416E"/>
    <w:rsid w:val="00646A1A"/>
    <w:rsid w:val="00647D65"/>
    <w:rsid w:val="0065045E"/>
    <w:rsid w:val="00651345"/>
    <w:rsid w:val="006516B0"/>
    <w:rsid w:val="00654155"/>
    <w:rsid w:val="00661CA5"/>
    <w:rsid w:val="006637B5"/>
    <w:rsid w:val="00663C67"/>
    <w:rsid w:val="00665482"/>
    <w:rsid w:val="00671E64"/>
    <w:rsid w:val="00672B08"/>
    <w:rsid w:val="00673ABB"/>
    <w:rsid w:val="00676DB2"/>
    <w:rsid w:val="006772A6"/>
    <w:rsid w:val="00677976"/>
    <w:rsid w:val="00680EA9"/>
    <w:rsid w:val="0068167E"/>
    <w:rsid w:val="00682474"/>
    <w:rsid w:val="00682E3E"/>
    <w:rsid w:val="00683C30"/>
    <w:rsid w:val="00684446"/>
    <w:rsid w:val="00686B72"/>
    <w:rsid w:val="006873A3"/>
    <w:rsid w:val="00687C4E"/>
    <w:rsid w:val="00691B4A"/>
    <w:rsid w:val="00692255"/>
    <w:rsid w:val="00694C21"/>
    <w:rsid w:val="006950CA"/>
    <w:rsid w:val="00695428"/>
    <w:rsid w:val="00695A2D"/>
    <w:rsid w:val="00696707"/>
    <w:rsid w:val="00696D4D"/>
    <w:rsid w:val="006978B7"/>
    <w:rsid w:val="006A1F61"/>
    <w:rsid w:val="006A282A"/>
    <w:rsid w:val="006A2BCC"/>
    <w:rsid w:val="006A571F"/>
    <w:rsid w:val="006A5C5E"/>
    <w:rsid w:val="006B063A"/>
    <w:rsid w:val="006B0968"/>
    <w:rsid w:val="006B20D4"/>
    <w:rsid w:val="006B2228"/>
    <w:rsid w:val="006B412D"/>
    <w:rsid w:val="006B4158"/>
    <w:rsid w:val="006B581A"/>
    <w:rsid w:val="006B6D0F"/>
    <w:rsid w:val="006C0D1B"/>
    <w:rsid w:val="006C296F"/>
    <w:rsid w:val="006C3CC3"/>
    <w:rsid w:val="006C4DE6"/>
    <w:rsid w:val="006C5354"/>
    <w:rsid w:val="006D12FB"/>
    <w:rsid w:val="006D2785"/>
    <w:rsid w:val="006D31DB"/>
    <w:rsid w:val="006D3C6A"/>
    <w:rsid w:val="006D4210"/>
    <w:rsid w:val="006D7B98"/>
    <w:rsid w:val="006E01C0"/>
    <w:rsid w:val="006E0955"/>
    <w:rsid w:val="006E2178"/>
    <w:rsid w:val="006E5C63"/>
    <w:rsid w:val="006E7573"/>
    <w:rsid w:val="006E777A"/>
    <w:rsid w:val="006F4B74"/>
    <w:rsid w:val="006F627F"/>
    <w:rsid w:val="006F7540"/>
    <w:rsid w:val="00700C80"/>
    <w:rsid w:val="00701347"/>
    <w:rsid w:val="00704D3A"/>
    <w:rsid w:val="00705968"/>
    <w:rsid w:val="00710B4E"/>
    <w:rsid w:val="00711C9B"/>
    <w:rsid w:val="00712381"/>
    <w:rsid w:val="00712621"/>
    <w:rsid w:val="00713746"/>
    <w:rsid w:val="007141A4"/>
    <w:rsid w:val="00714684"/>
    <w:rsid w:val="00716E64"/>
    <w:rsid w:val="00717CC1"/>
    <w:rsid w:val="00724BC9"/>
    <w:rsid w:val="00724DEC"/>
    <w:rsid w:val="00725A84"/>
    <w:rsid w:val="00725F91"/>
    <w:rsid w:val="00726E2C"/>
    <w:rsid w:val="00730028"/>
    <w:rsid w:val="00730131"/>
    <w:rsid w:val="00730733"/>
    <w:rsid w:val="00730CDD"/>
    <w:rsid w:val="00734802"/>
    <w:rsid w:val="007351AB"/>
    <w:rsid w:val="00737B7E"/>
    <w:rsid w:val="00740908"/>
    <w:rsid w:val="007437C2"/>
    <w:rsid w:val="00745007"/>
    <w:rsid w:val="00745E7F"/>
    <w:rsid w:val="00745F9B"/>
    <w:rsid w:val="00746CD4"/>
    <w:rsid w:val="007518AE"/>
    <w:rsid w:val="00751B60"/>
    <w:rsid w:val="00752376"/>
    <w:rsid w:val="0075279D"/>
    <w:rsid w:val="00752A28"/>
    <w:rsid w:val="007557FE"/>
    <w:rsid w:val="00755E38"/>
    <w:rsid w:val="00760A43"/>
    <w:rsid w:val="00760B59"/>
    <w:rsid w:val="00762985"/>
    <w:rsid w:val="007629D2"/>
    <w:rsid w:val="00762ECB"/>
    <w:rsid w:val="00766D8D"/>
    <w:rsid w:val="007724AC"/>
    <w:rsid w:val="007756CC"/>
    <w:rsid w:val="0077666F"/>
    <w:rsid w:val="007848D8"/>
    <w:rsid w:val="00786470"/>
    <w:rsid w:val="00786FF1"/>
    <w:rsid w:val="00791C73"/>
    <w:rsid w:val="00792D4A"/>
    <w:rsid w:val="0079315F"/>
    <w:rsid w:val="00795821"/>
    <w:rsid w:val="00795E6D"/>
    <w:rsid w:val="00796375"/>
    <w:rsid w:val="00797954"/>
    <w:rsid w:val="007A05C4"/>
    <w:rsid w:val="007A0C81"/>
    <w:rsid w:val="007A1EB9"/>
    <w:rsid w:val="007A2A71"/>
    <w:rsid w:val="007A3234"/>
    <w:rsid w:val="007A746C"/>
    <w:rsid w:val="007B1848"/>
    <w:rsid w:val="007B450D"/>
    <w:rsid w:val="007B4A5F"/>
    <w:rsid w:val="007B538E"/>
    <w:rsid w:val="007B647C"/>
    <w:rsid w:val="007B7F76"/>
    <w:rsid w:val="007C0FB6"/>
    <w:rsid w:val="007C18EE"/>
    <w:rsid w:val="007C2673"/>
    <w:rsid w:val="007C2737"/>
    <w:rsid w:val="007C5F4A"/>
    <w:rsid w:val="007C657B"/>
    <w:rsid w:val="007C684D"/>
    <w:rsid w:val="007D00AB"/>
    <w:rsid w:val="007D08FD"/>
    <w:rsid w:val="007D0CAB"/>
    <w:rsid w:val="007D184F"/>
    <w:rsid w:val="007D1B6A"/>
    <w:rsid w:val="007D3DE8"/>
    <w:rsid w:val="007D4946"/>
    <w:rsid w:val="007D54B7"/>
    <w:rsid w:val="007D5FEC"/>
    <w:rsid w:val="007D6976"/>
    <w:rsid w:val="007D6ACA"/>
    <w:rsid w:val="007E20FD"/>
    <w:rsid w:val="007E3E45"/>
    <w:rsid w:val="007E46DB"/>
    <w:rsid w:val="007E50DF"/>
    <w:rsid w:val="007E511F"/>
    <w:rsid w:val="007E671E"/>
    <w:rsid w:val="007E76E1"/>
    <w:rsid w:val="007F0E15"/>
    <w:rsid w:val="007F518E"/>
    <w:rsid w:val="007F529A"/>
    <w:rsid w:val="007F6C39"/>
    <w:rsid w:val="007F6EF2"/>
    <w:rsid w:val="007F749A"/>
    <w:rsid w:val="00801256"/>
    <w:rsid w:val="008033CF"/>
    <w:rsid w:val="00803542"/>
    <w:rsid w:val="0080362E"/>
    <w:rsid w:val="00803CB0"/>
    <w:rsid w:val="00805205"/>
    <w:rsid w:val="0080537F"/>
    <w:rsid w:val="008078F6"/>
    <w:rsid w:val="008100DA"/>
    <w:rsid w:val="008119F2"/>
    <w:rsid w:val="00815658"/>
    <w:rsid w:val="00817B5A"/>
    <w:rsid w:val="00820AB6"/>
    <w:rsid w:val="00820E25"/>
    <w:rsid w:val="00821576"/>
    <w:rsid w:val="008226CD"/>
    <w:rsid w:val="00823A57"/>
    <w:rsid w:val="00823D15"/>
    <w:rsid w:val="00824D38"/>
    <w:rsid w:val="008303E8"/>
    <w:rsid w:val="00830E04"/>
    <w:rsid w:val="00832852"/>
    <w:rsid w:val="0083290C"/>
    <w:rsid w:val="00835DEB"/>
    <w:rsid w:val="0084013E"/>
    <w:rsid w:val="00842FBF"/>
    <w:rsid w:val="008435B8"/>
    <w:rsid w:val="00844D80"/>
    <w:rsid w:val="0084591F"/>
    <w:rsid w:val="00845FC8"/>
    <w:rsid w:val="00850C90"/>
    <w:rsid w:val="00852DB3"/>
    <w:rsid w:val="008559C5"/>
    <w:rsid w:val="0086009B"/>
    <w:rsid w:val="0086009F"/>
    <w:rsid w:val="00862C76"/>
    <w:rsid w:val="00863B9A"/>
    <w:rsid w:val="00864653"/>
    <w:rsid w:val="00864C32"/>
    <w:rsid w:val="008664E2"/>
    <w:rsid w:val="00871F69"/>
    <w:rsid w:val="008738F6"/>
    <w:rsid w:val="0087464F"/>
    <w:rsid w:val="008755C0"/>
    <w:rsid w:val="008758A0"/>
    <w:rsid w:val="00880FCF"/>
    <w:rsid w:val="00882CF2"/>
    <w:rsid w:val="00882E40"/>
    <w:rsid w:val="00885522"/>
    <w:rsid w:val="00891B5F"/>
    <w:rsid w:val="008924EE"/>
    <w:rsid w:val="00892EE2"/>
    <w:rsid w:val="008941A8"/>
    <w:rsid w:val="00895E7D"/>
    <w:rsid w:val="008A0189"/>
    <w:rsid w:val="008A1984"/>
    <w:rsid w:val="008A4D40"/>
    <w:rsid w:val="008A6661"/>
    <w:rsid w:val="008B3FAF"/>
    <w:rsid w:val="008B5076"/>
    <w:rsid w:val="008B6CA4"/>
    <w:rsid w:val="008B79E0"/>
    <w:rsid w:val="008C18EE"/>
    <w:rsid w:val="008C41E5"/>
    <w:rsid w:val="008C50DE"/>
    <w:rsid w:val="008C79E4"/>
    <w:rsid w:val="008D0EAE"/>
    <w:rsid w:val="008D1A9D"/>
    <w:rsid w:val="008D26BD"/>
    <w:rsid w:val="008D2B08"/>
    <w:rsid w:val="008D2EE6"/>
    <w:rsid w:val="008D338B"/>
    <w:rsid w:val="008D4BBB"/>
    <w:rsid w:val="008E0624"/>
    <w:rsid w:val="008E43A3"/>
    <w:rsid w:val="008E51A4"/>
    <w:rsid w:val="008E5800"/>
    <w:rsid w:val="008E5902"/>
    <w:rsid w:val="008E7AD5"/>
    <w:rsid w:val="008E7DCF"/>
    <w:rsid w:val="008F37E5"/>
    <w:rsid w:val="008F4088"/>
    <w:rsid w:val="008F66BA"/>
    <w:rsid w:val="00900445"/>
    <w:rsid w:val="00900447"/>
    <w:rsid w:val="00902BB3"/>
    <w:rsid w:val="0090329B"/>
    <w:rsid w:val="009059A7"/>
    <w:rsid w:val="00914645"/>
    <w:rsid w:val="00914BC8"/>
    <w:rsid w:val="00915056"/>
    <w:rsid w:val="00916B4E"/>
    <w:rsid w:val="00921E26"/>
    <w:rsid w:val="00922560"/>
    <w:rsid w:val="0092379A"/>
    <w:rsid w:val="00925067"/>
    <w:rsid w:val="009251D1"/>
    <w:rsid w:val="0092521B"/>
    <w:rsid w:val="00927FCF"/>
    <w:rsid w:val="0093094C"/>
    <w:rsid w:val="00931DF2"/>
    <w:rsid w:val="00934B4C"/>
    <w:rsid w:val="009351BF"/>
    <w:rsid w:val="009370AF"/>
    <w:rsid w:val="00940909"/>
    <w:rsid w:val="0094187D"/>
    <w:rsid w:val="00945A55"/>
    <w:rsid w:val="00945B8A"/>
    <w:rsid w:val="0094752A"/>
    <w:rsid w:val="0095044D"/>
    <w:rsid w:val="0095161B"/>
    <w:rsid w:val="00951E0C"/>
    <w:rsid w:val="0095350B"/>
    <w:rsid w:val="00954303"/>
    <w:rsid w:val="00957F49"/>
    <w:rsid w:val="00961298"/>
    <w:rsid w:val="0096190C"/>
    <w:rsid w:val="00963799"/>
    <w:rsid w:val="00964105"/>
    <w:rsid w:val="00964C12"/>
    <w:rsid w:val="00965245"/>
    <w:rsid w:val="009661F9"/>
    <w:rsid w:val="009710FA"/>
    <w:rsid w:val="009714EA"/>
    <w:rsid w:val="009727A5"/>
    <w:rsid w:val="00973586"/>
    <w:rsid w:val="0097359B"/>
    <w:rsid w:val="009744E4"/>
    <w:rsid w:val="00977899"/>
    <w:rsid w:val="00983329"/>
    <w:rsid w:val="00984BCF"/>
    <w:rsid w:val="009906D7"/>
    <w:rsid w:val="0099181A"/>
    <w:rsid w:val="00992F7A"/>
    <w:rsid w:val="00994134"/>
    <w:rsid w:val="00995F14"/>
    <w:rsid w:val="00997359"/>
    <w:rsid w:val="009979E8"/>
    <w:rsid w:val="009A0B25"/>
    <w:rsid w:val="009A1B94"/>
    <w:rsid w:val="009A2A80"/>
    <w:rsid w:val="009A522E"/>
    <w:rsid w:val="009A5BD4"/>
    <w:rsid w:val="009A742E"/>
    <w:rsid w:val="009A7F9A"/>
    <w:rsid w:val="009B1817"/>
    <w:rsid w:val="009B1FA1"/>
    <w:rsid w:val="009B3306"/>
    <w:rsid w:val="009B5E7F"/>
    <w:rsid w:val="009B62A7"/>
    <w:rsid w:val="009B68F6"/>
    <w:rsid w:val="009B6921"/>
    <w:rsid w:val="009B7671"/>
    <w:rsid w:val="009C1A7B"/>
    <w:rsid w:val="009C2150"/>
    <w:rsid w:val="009C22E5"/>
    <w:rsid w:val="009C2475"/>
    <w:rsid w:val="009C3B7D"/>
    <w:rsid w:val="009C54B6"/>
    <w:rsid w:val="009C6BB6"/>
    <w:rsid w:val="009C7B5C"/>
    <w:rsid w:val="009D0880"/>
    <w:rsid w:val="009D0949"/>
    <w:rsid w:val="009D0F72"/>
    <w:rsid w:val="009D45E2"/>
    <w:rsid w:val="009D4C37"/>
    <w:rsid w:val="009D52FF"/>
    <w:rsid w:val="009D76C8"/>
    <w:rsid w:val="009D7BDD"/>
    <w:rsid w:val="009E0215"/>
    <w:rsid w:val="009E16E5"/>
    <w:rsid w:val="009E2C37"/>
    <w:rsid w:val="009E4DE2"/>
    <w:rsid w:val="009E5EA5"/>
    <w:rsid w:val="009E63DE"/>
    <w:rsid w:val="009E781E"/>
    <w:rsid w:val="009F46FF"/>
    <w:rsid w:val="009F5015"/>
    <w:rsid w:val="009F53B9"/>
    <w:rsid w:val="009F7583"/>
    <w:rsid w:val="009F7A1D"/>
    <w:rsid w:val="00A00894"/>
    <w:rsid w:val="00A03A55"/>
    <w:rsid w:val="00A04AF6"/>
    <w:rsid w:val="00A06E10"/>
    <w:rsid w:val="00A10769"/>
    <w:rsid w:val="00A11ED3"/>
    <w:rsid w:val="00A12B93"/>
    <w:rsid w:val="00A136E4"/>
    <w:rsid w:val="00A17687"/>
    <w:rsid w:val="00A22F43"/>
    <w:rsid w:val="00A239FE"/>
    <w:rsid w:val="00A24C21"/>
    <w:rsid w:val="00A272AB"/>
    <w:rsid w:val="00A27B55"/>
    <w:rsid w:val="00A302B6"/>
    <w:rsid w:val="00A308A0"/>
    <w:rsid w:val="00A33020"/>
    <w:rsid w:val="00A33EB3"/>
    <w:rsid w:val="00A354C1"/>
    <w:rsid w:val="00A400E0"/>
    <w:rsid w:val="00A4069C"/>
    <w:rsid w:val="00A41D47"/>
    <w:rsid w:val="00A43F13"/>
    <w:rsid w:val="00A43F7B"/>
    <w:rsid w:val="00A44DC6"/>
    <w:rsid w:val="00A45A22"/>
    <w:rsid w:val="00A46ABA"/>
    <w:rsid w:val="00A601F4"/>
    <w:rsid w:val="00A607AE"/>
    <w:rsid w:val="00A62992"/>
    <w:rsid w:val="00A634FB"/>
    <w:rsid w:val="00A6497A"/>
    <w:rsid w:val="00A64AD9"/>
    <w:rsid w:val="00A65453"/>
    <w:rsid w:val="00A661E6"/>
    <w:rsid w:val="00A67906"/>
    <w:rsid w:val="00A70070"/>
    <w:rsid w:val="00A7155C"/>
    <w:rsid w:val="00A71FF2"/>
    <w:rsid w:val="00A75D34"/>
    <w:rsid w:val="00A80D65"/>
    <w:rsid w:val="00A83277"/>
    <w:rsid w:val="00A8340A"/>
    <w:rsid w:val="00A83D93"/>
    <w:rsid w:val="00A86140"/>
    <w:rsid w:val="00A8656D"/>
    <w:rsid w:val="00A86F84"/>
    <w:rsid w:val="00A90721"/>
    <w:rsid w:val="00A92903"/>
    <w:rsid w:val="00A92FE3"/>
    <w:rsid w:val="00A94725"/>
    <w:rsid w:val="00A94CE8"/>
    <w:rsid w:val="00A97067"/>
    <w:rsid w:val="00A97917"/>
    <w:rsid w:val="00AA08A4"/>
    <w:rsid w:val="00AA1815"/>
    <w:rsid w:val="00AA2B06"/>
    <w:rsid w:val="00AA38D0"/>
    <w:rsid w:val="00AA4043"/>
    <w:rsid w:val="00AA425B"/>
    <w:rsid w:val="00AA5278"/>
    <w:rsid w:val="00AA52DB"/>
    <w:rsid w:val="00AA56BA"/>
    <w:rsid w:val="00AA5EDD"/>
    <w:rsid w:val="00AA61C0"/>
    <w:rsid w:val="00AA785B"/>
    <w:rsid w:val="00AB2142"/>
    <w:rsid w:val="00AB229C"/>
    <w:rsid w:val="00AB270D"/>
    <w:rsid w:val="00AB33C9"/>
    <w:rsid w:val="00AB33E0"/>
    <w:rsid w:val="00AB4A95"/>
    <w:rsid w:val="00AB4CB9"/>
    <w:rsid w:val="00AB6627"/>
    <w:rsid w:val="00AB7D05"/>
    <w:rsid w:val="00AC0824"/>
    <w:rsid w:val="00AC0CE7"/>
    <w:rsid w:val="00AC1001"/>
    <w:rsid w:val="00AC43DC"/>
    <w:rsid w:val="00AC46E1"/>
    <w:rsid w:val="00AC5A56"/>
    <w:rsid w:val="00AC6E34"/>
    <w:rsid w:val="00AC7B90"/>
    <w:rsid w:val="00AD1682"/>
    <w:rsid w:val="00AD2E9D"/>
    <w:rsid w:val="00AD43CB"/>
    <w:rsid w:val="00AD49ED"/>
    <w:rsid w:val="00AD5D29"/>
    <w:rsid w:val="00AE1EBF"/>
    <w:rsid w:val="00AE290F"/>
    <w:rsid w:val="00AE321F"/>
    <w:rsid w:val="00AE493C"/>
    <w:rsid w:val="00AE5821"/>
    <w:rsid w:val="00AE5F5C"/>
    <w:rsid w:val="00AF0B75"/>
    <w:rsid w:val="00AF18E7"/>
    <w:rsid w:val="00AF2286"/>
    <w:rsid w:val="00AF2626"/>
    <w:rsid w:val="00AF2E27"/>
    <w:rsid w:val="00AF3238"/>
    <w:rsid w:val="00AF36C3"/>
    <w:rsid w:val="00AF4336"/>
    <w:rsid w:val="00AF46A5"/>
    <w:rsid w:val="00AF720B"/>
    <w:rsid w:val="00B00DEC"/>
    <w:rsid w:val="00B013DB"/>
    <w:rsid w:val="00B0272E"/>
    <w:rsid w:val="00B02745"/>
    <w:rsid w:val="00B033C4"/>
    <w:rsid w:val="00B04F36"/>
    <w:rsid w:val="00B13200"/>
    <w:rsid w:val="00B146BA"/>
    <w:rsid w:val="00B14CA3"/>
    <w:rsid w:val="00B1638B"/>
    <w:rsid w:val="00B17C26"/>
    <w:rsid w:val="00B20B99"/>
    <w:rsid w:val="00B21D52"/>
    <w:rsid w:val="00B259A0"/>
    <w:rsid w:val="00B26805"/>
    <w:rsid w:val="00B27DBA"/>
    <w:rsid w:val="00B3039E"/>
    <w:rsid w:val="00B30EF3"/>
    <w:rsid w:val="00B32622"/>
    <w:rsid w:val="00B3315A"/>
    <w:rsid w:val="00B343FD"/>
    <w:rsid w:val="00B3517F"/>
    <w:rsid w:val="00B359D2"/>
    <w:rsid w:val="00B362C9"/>
    <w:rsid w:val="00B36AA2"/>
    <w:rsid w:val="00B36F91"/>
    <w:rsid w:val="00B36FA7"/>
    <w:rsid w:val="00B425F5"/>
    <w:rsid w:val="00B4799E"/>
    <w:rsid w:val="00B5248D"/>
    <w:rsid w:val="00B539FA"/>
    <w:rsid w:val="00B54E81"/>
    <w:rsid w:val="00B55C9B"/>
    <w:rsid w:val="00B61B93"/>
    <w:rsid w:val="00B622A1"/>
    <w:rsid w:val="00B63C46"/>
    <w:rsid w:val="00B644FC"/>
    <w:rsid w:val="00B708C4"/>
    <w:rsid w:val="00B70ED9"/>
    <w:rsid w:val="00B71334"/>
    <w:rsid w:val="00B718A3"/>
    <w:rsid w:val="00B71A71"/>
    <w:rsid w:val="00B71CD3"/>
    <w:rsid w:val="00B74416"/>
    <w:rsid w:val="00B7695A"/>
    <w:rsid w:val="00B82820"/>
    <w:rsid w:val="00B846E7"/>
    <w:rsid w:val="00B8609A"/>
    <w:rsid w:val="00B86119"/>
    <w:rsid w:val="00B872EA"/>
    <w:rsid w:val="00B9022B"/>
    <w:rsid w:val="00B9045B"/>
    <w:rsid w:val="00B932DB"/>
    <w:rsid w:val="00B93B1F"/>
    <w:rsid w:val="00B95300"/>
    <w:rsid w:val="00B97A08"/>
    <w:rsid w:val="00B97ED5"/>
    <w:rsid w:val="00BA0163"/>
    <w:rsid w:val="00BA0596"/>
    <w:rsid w:val="00BA06A3"/>
    <w:rsid w:val="00BA0E02"/>
    <w:rsid w:val="00BA20AF"/>
    <w:rsid w:val="00BA3C99"/>
    <w:rsid w:val="00BA420C"/>
    <w:rsid w:val="00BA4EF3"/>
    <w:rsid w:val="00BA586F"/>
    <w:rsid w:val="00BA6AF2"/>
    <w:rsid w:val="00BA7602"/>
    <w:rsid w:val="00BA7A45"/>
    <w:rsid w:val="00BB18AA"/>
    <w:rsid w:val="00BB4CA4"/>
    <w:rsid w:val="00BB55CF"/>
    <w:rsid w:val="00BB6059"/>
    <w:rsid w:val="00BB74F8"/>
    <w:rsid w:val="00BB7C7B"/>
    <w:rsid w:val="00BC09CA"/>
    <w:rsid w:val="00BC288A"/>
    <w:rsid w:val="00BC5958"/>
    <w:rsid w:val="00BD1932"/>
    <w:rsid w:val="00BD2480"/>
    <w:rsid w:val="00BD40CB"/>
    <w:rsid w:val="00BD5995"/>
    <w:rsid w:val="00BD62C0"/>
    <w:rsid w:val="00BD6789"/>
    <w:rsid w:val="00BE0099"/>
    <w:rsid w:val="00BE0DFA"/>
    <w:rsid w:val="00BE101E"/>
    <w:rsid w:val="00BE19AE"/>
    <w:rsid w:val="00BE1FC3"/>
    <w:rsid w:val="00BE3490"/>
    <w:rsid w:val="00BE3AB9"/>
    <w:rsid w:val="00BE420F"/>
    <w:rsid w:val="00BE42B7"/>
    <w:rsid w:val="00BE483C"/>
    <w:rsid w:val="00BE4E14"/>
    <w:rsid w:val="00BE52A1"/>
    <w:rsid w:val="00BE5E15"/>
    <w:rsid w:val="00BE61CF"/>
    <w:rsid w:val="00BE6601"/>
    <w:rsid w:val="00BE708A"/>
    <w:rsid w:val="00BF140F"/>
    <w:rsid w:val="00BF24AE"/>
    <w:rsid w:val="00BF4ECE"/>
    <w:rsid w:val="00BF507B"/>
    <w:rsid w:val="00BF53D1"/>
    <w:rsid w:val="00BF62B2"/>
    <w:rsid w:val="00C0329A"/>
    <w:rsid w:val="00C05471"/>
    <w:rsid w:val="00C0782D"/>
    <w:rsid w:val="00C11092"/>
    <w:rsid w:val="00C112D4"/>
    <w:rsid w:val="00C13284"/>
    <w:rsid w:val="00C14BF6"/>
    <w:rsid w:val="00C14EA7"/>
    <w:rsid w:val="00C15F4F"/>
    <w:rsid w:val="00C1679E"/>
    <w:rsid w:val="00C17F39"/>
    <w:rsid w:val="00C20D01"/>
    <w:rsid w:val="00C21D47"/>
    <w:rsid w:val="00C21D6C"/>
    <w:rsid w:val="00C21F03"/>
    <w:rsid w:val="00C21F90"/>
    <w:rsid w:val="00C250DE"/>
    <w:rsid w:val="00C25FF3"/>
    <w:rsid w:val="00C2669C"/>
    <w:rsid w:val="00C27833"/>
    <w:rsid w:val="00C306D9"/>
    <w:rsid w:val="00C347B5"/>
    <w:rsid w:val="00C348F2"/>
    <w:rsid w:val="00C34C94"/>
    <w:rsid w:val="00C40902"/>
    <w:rsid w:val="00C40CFE"/>
    <w:rsid w:val="00C4130F"/>
    <w:rsid w:val="00C4420C"/>
    <w:rsid w:val="00C4421C"/>
    <w:rsid w:val="00C44726"/>
    <w:rsid w:val="00C452BD"/>
    <w:rsid w:val="00C515A2"/>
    <w:rsid w:val="00C516B7"/>
    <w:rsid w:val="00C52752"/>
    <w:rsid w:val="00C54FB9"/>
    <w:rsid w:val="00C54FC8"/>
    <w:rsid w:val="00C5672E"/>
    <w:rsid w:val="00C56C1B"/>
    <w:rsid w:val="00C57B41"/>
    <w:rsid w:val="00C6085B"/>
    <w:rsid w:val="00C628BE"/>
    <w:rsid w:val="00C62C9B"/>
    <w:rsid w:val="00C657DE"/>
    <w:rsid w:val="00C66937"/>
    <w:rsid w:val="00C7021C"/>
    <w:rsid w:val="00C721C2"/>
    <w:rsid w:val="00C73406"/>
    <w:rsid w:val="00C74207"/>
    <w:rsid w:val="00C765EF"/>
    <w:rsid w:val="00C769B5"/>
    <w:rsid w:val="00C80A19"/>
    <w:rsid w:val="00C810A9"/>
    <w:rsid w:val="00C822F7"/>
    <w:rsid w:val="00C827A2"/>
    <w:rsid w:val="00C8335E"/>
    <w:rsid w:val="00C86615"/>
    <w:rsid w:val="00C90D37"/>
    <w:rsid w:val="00C9419D"/>
    <w:rsid w:val="00C94F10"/>
    <w:rsid w:val="00C97254"/>
    <w:rsid w:val="00CA10D6"/>
    <w:rsid w:val="00CA11BD"/>
    <w:rsid w:val="00CA1289"/>
    <w:rsid w:val="00CA38AD"/>
    <w:rsid w:val="00CA5916"/>
    <w:rsid w:val="00CA5E9F"/>
    <w:rsid w:val="00CA5F13"/>
    <w:rsid w:val="00CB061C"/>
    <w:rsid w:val="00CB1055"/>
    <w:rsid w:val="00CB3817"/>
    <w:rsid w:val="00CB7C50"/>
    <w:rsid w:val="00CC2E5B"/>
    <w:rsid w:val="00CC3839"/>
    <w:rsid w:val="00CC54A2"/>
    <w:rsid w:val="00CD29ED"/>
    <w:rsid w:val="00CD36D1"/>
    <w:rsid w:val="00CD556B"/>
    <w:rsid w:val="00CD70C9"/>
    <w:rsid w:val="00CD7DEF"/>
    <w:rsid w:val="00CE0080"/>
    <w:rsid w:val="00CE0E11"/>
    <w:rsid w:val="00CE15E7"/>
    <w:rsid w:val="00CE1E1C"/>
    <w:rsid w:val="00CE28A5"/>
    <w:rsid w:val="00CE4E73"/>
    <w:rsid w:val="00CF01E8"/>
    <w:rsid w:val="00CF1515"/>
    <w:rsid w:val="00CF1638"/>
    <w:rsid w:val="00CF176A"/>
    <w:rsid w:val="00CF1DC5"/>
    <w:rsid w:val="00CF7475"/>
    <w:rsid w:val="00D00E56"/>
    <w:rsid w:val="00D00FF9"/>
    <w:rsid w:val="00D0156B"/>
    <w:rsid w:val="00D017DB"/>
    <w:rsid w:val="00D0241B"/>
    <w:rsid w:val="00D027B7"/>
    <w:rsid w:val="00D02BE1"/>
    <w:rsid w:val="00D03209"/>
    <w:rsid w:val="00D03F71"/>
    <w:rsid w:val="00D050C4"/>
    <w:rsid w:val="00D0596C"/>
    <w:rsid w:val="00D05B59"/>
    <w:rsid w:val="00D05FF0"/>
    <w:rsid w:val="00D06477"/>
    <w:rsid w:val="00D068D4"/>
    <w:rsid w:val="00D06C8D"/>
    <w:rsid w:val="00D10586"/>
    <w:rsid w:val="00D11394"/>
    <w:rsid w:val="00D119A4"/>
    <w:rsid w:val="00D11B9C"/>
    <w:rsid w:val="00D12F94"/>
    <w:rsid w:val="00D13779"/>
    <w:rsid w:val="00D14D6E"/>
    <w:rsid w:val="00D14E4F"/>
    <w:rsid w:val="00D1651D"/>
    <w:rsid w:val="00D208CB"/>
    <w:rsid w:val="00D20C78"/>
    <w:rsid w:val="00D21E82"/>
    <w:rsid w:val="00D2537D"/>
    <w:rsid w:val="00D26078"/>
    <w:rsid w:val="00D31319"/>
    <w:rsid w:val="00D31C4D"/>
    <w:rsid w:val="00D32037"/>
    <w:rsid w:val="00D402EE"/>
    <w:rsid w:val="00D404D7"/>
    <w:rsid w:val="00D4098E"/>
    <w:rsid w:val="00D418DD"/>
    <w:rsid w:val="00D41ECD"/>
    <w:rsid w:val="00D43598"/>
    <w:rsid w:val="00D437ED"/>
    <w:rsid w:val="00D46913"/>
    <w:rsid w:val="00D47507"/>
    <w:rsid w:val="00D47A45"/>
    <w:rsid w:val="00D51747"/>
    <w:rsid w:val="00D52C16"/>
    <w:rsid w:val="00D55164"/>
    <w:rsid w:val="00D554EC"/>
    <w:rsid w:val="00D57917"/>
    <w:rsid w:val="00D5792F"/>
    <w:rsid w:val="00D602C5"/>
    <w:rsid w:val="00D624B5"/>
    <w:rsid w:val="00D62A3D"/>
    <w:rsid w:val="00D63A6E"/>
    <w:rsid w:val="00D653A8"/>
    <w:rsid w:val="00D66B90"/>
    <w:rsid w:val="00D66BC4"/>
    <w:rsid w:val="00D67E8A"/>
    <w:rsid w:val="00D72618"/>
    <w:rsid w:val="00D73070"/>
    <w:rsid w:val="00D7337E"/>
    <w:rsid w:val="00D73C8B"/>
    <w:rsid w:val="00D73D7E"/>
    <w:rsid w:val="00D75F74"/>
    <w:rsid w:val="00D75FAE"/>
    <w:rsid w:val="00D83F05"/>
    <w:rsid w:val="00D83F0B"/>
    <w:rsid w:val="00D870A4"/>
    <w:rsid w:val="00D8711C"/>
    <w:rsid w:val="00D87CFB"/>
    <w:rsid w:val="00D9061A"/>
    <w:rsid w:val="00D90C0C"/>
    <w:rsid w:val="00D91C66"/>
    <w:rsid w:val="00D932DA"/>
    <w:rsid w:val="00D941CF"/>
    <w:rsid w:val="00D94252"/>
    <w:rsid w:val="00D942C6"/>
    <w:rsid w:val="00D94A60"/>
    <w:rsid w:val="00D96DAA"/>
    <w:rsid w:val="00DA0D66"/>
    <w:rsid w:val="00DA19A5"/>
    <w:rsid w:val="00DA2C41"/>
    <w:rsid w:val="00DA30C0"/>
    <w:rsid w:val="00DA422F"/>
    <w:rsid w:val="00DB3C67"/>
    <w:rsid w:val="00DB67E5"/>
    <w:rsid w:val="00DB7AFB"/>
    <w:rsid w:val="00DC0BB1"/>
    <w:rsid w:val="00DC0F79"/>
    <w:rsid w:val="00DC1092"/>
    <w:rsid w:val="00DC29A9"/>
    <w:rsid w:val="00DC5904"/>
    <w:rsid w:val="00DC59F0"/>
    <w:rsid w:val="00DC6471"/>
    <w:rsid w:val="00DD110E"/>
    <w:rsid w:val="00DD2C03"/>
    <w:rsid w:val="00DD4076"/>
    <w:rsid w:val="00DD508C"/>
    <w:rsid w:val="00DE2158"/>
    <w:rsid w:val="00DE420B"/>
    <w:rsid w:val="00DE5ED0"/>
    <w:rsid w:val="00DE6E54"/>
    <w:rsid w:val="00DE7114"/>
    <w:rsid w:val="00DE7510"/>
    <w:rsid w:val="00DE77B8"/>
    <w:rsid w:val="00DE7E02"/>
    <w:rsid w:val="00DF0842"/>
    <w:rsid w:val="00DF1589"/>
    <w:rsid w:val="00DF1938"/>
    <w:rsid w:val="00DF1F87"/>
    <w:rsid w:val="00DF3F4E"/>
    <w:rsid w:val="00DF4144"/>
    <w:rsid w:val="00E009B9"/>
    <w:rsid w:val="00E022AD"/>
    <w:rsid w:val="00E03FCE"/>
    <w:rsid w:val="00E10B08"/>
    <w:rsid w:val="00E1320B"/>
    <w:rsid w:val="00E1545B"/>
    <w:rsid w:val="00E15498"/>
    <w:rsid w:val="00E213EC"/>
    <w:rsid w:val="00E218DF"/>
    <w:rsid w:val="00E21AA7"/>
    <w:rsid w:val="00E223A3"/>
    <w:rsid w:val="00E2335E"/>
    <w:rsid w:val="00E24408"/>
    <w:rsid w:val="00E2591D"/>
    <w:rsid w:val="00E25A1A"/>
    <w:rsid w:val="00E261C5"/>
    <w:rsid w:val="00E267F3"/>
    <w:rsid w:val="00E27262"/>
    <w:rsid w:val="00E310D3"/>
    <w:rsid w:val="00E3114B"/>
    <w:rsid w:val="00E31868"/>
    <w:rsid w:val="00E34272"/>
    <w:rsid w:val="00E342ED"/>
    <w:rsid w:val="00E379D8"/>
    <w:rsid w:val="00E379E9"/>
    <w:rsid w:val="00E401F6"/>
    <w:rsid w:val="00E447B6"/>
    <w:rsid w:val="00E452A0"/>
    <w:rsid w:val="00E4797A"/>
    <w:rsid w:val="00E51D2A"/>
    <w:rsid w:val="00E5228F"/>
    <w:rsid w:val="00E53ADE"/>
    <w:rsid w:val="00E53D61"/>
    <w:rsid w:val="00E563BB"/>
    <w:rsid w:val="00E629B2"/>
    <w:rsid w:val="00E62F60"/>
    <w:rsid w:val="00E65D8B"/>
    <w:rsid w:val="00E6620F"/>
    <w:rsid w:val="00E665C8"/>
    <w:rsid w:val="00E6724F"/>
    <w:rsid w:val="00E67CFB"/>
    <w:rsid w:val="00E734A6"/>
    <w:rsid w:val="00E74153"/>
    <w:rsid w:val="00E775D3"/>
    <w:rsid w:val="00E778A2"/>
    <w:rsid w:val="00E77F10"/>
    <w:rsid w:val="00E83BD6"/>
    <w:rsid w:val="00E85455"/>
    <w:rsid w:val="00E860D2"/>
    <w:rsid w:val="00E90A34"/>
    <w:rsid w:val="00E90E22"/>
    <w:rsid w:val="00E91410"/>
    <w:rsid w:val="00E9460A"/>
    <w:rsid w:val="00E973FD"/>
    <w:rsid w:val="00EA2F7C"/>
    <w:rsid w:val="00EA5C70"/>
    <w:rsid w:val="00EA69AB"/>
    <w:rsid w:val="00EA79DB"/>
    <w:rsid w:val="00EB088A"/>
    <w:rsid w:val="00EB1D02"/>
    <w:rsid w:val="00EB47E3"/>
    <w:rsid w:val="00EB47EE"/>
    <w:rsid w:val="00EB6B4B"/>
    <w:rsid w:val="00EC031A"/>
    <w:rsid w:val="00EC14B6"/>
    <w:rsid w:val="00EC2281"/>
    <w:rsid w:val="00EC3603"/>
    <w:rsid w:val="00EC42AA"/>
    <w:rsid w:val="00EC4A4B"/>
    <w:rsid w:val="00EC4B87"/>
    <w:rsid w:val="00EC4FAA"/>
    <w:rsid w:val="00EC5558"/>
    <w:rsid w:val="00EC65DE"/>
    <w:rsid w:val="00ED0A10"/>
    <w:rsid w:val="00ED2490"/>
    <w:rsid w:val="00ED261D"/>
    <w:rsid w:val="00ED4B1C"/>
    <w:rsid w:val="00ED50C0"/>
    <w:rsid w:val="00ED682A"/>
    <w:rsid w:val="00ED69B9"/>
    <w:rsid w:val="00ED7F88"/>
    <w:rsid w:val="00EE06F8"/>
    <w:rsid w:val="00EE5026"/>
    <w:rsid w:val="00EE58D2"/>
    <w:rsid w:val="00EE7068"/>
    <w:rsid w:val="00EF0FC9"/>
    <w:rsid w:val="00EF3906"/>
    <w:rsid w:val="00EF6775"/>
    <w:rsid w:val="00EF75B6"/>
    <w:rsid w:val="00EF7A42"/>
    <w:rsid w:val="00EF7CF0"/>
    <w:rsid w:val="00EF7D3F"/>
    <w:rsid w:val="00F017CE"/>
    <w:rsid w:val="00F02080"/>
    <w:rsid w:val="00F04A74"/>
    <w:rsid w:val="00F0631E"/>
    <w:rsid w:val="00F06A24"/>
    <w:rsid w:val="00F168F1"/>
    <w:rsid w:val="00F174FD"/>
    <w:rsid w:val="00F17F9C"/>
    <w:rsid w:val="00F2124F"/>
    <w:rsid w:val="00F2190E"/>
    <w:rsid w:val="00F21D48"/>
    <w:rsid w:val="00F263F7"/>
    <w:rsid w:val="00F27406"/>
    <w:rsid w:val="00F278F7"/>
    <w:rsid w:val="00F302CC"/>
    <w:rsid w:val="00F31815"/>
    <w:rsid w:val="00F31A80"/>
    <w:rsid w:val="00F3206F"/>
    <w:rsid w:val="00F326F6"/>
    <w:rsid w:val="00F34348"/>
    <w:rsid w:val="00F359DF"/>
    <w:rsid w:val="00F367A8"/>
    <w:rsid w:val="00F36B74"/>
    <w:rsid w:val="00F4159A"/>
    <w:rsid w:val="00F42FED"/>
    <w:rsid w:val="00F432B1"/>
    <w:rsid w:val="00F433A6"/>
    <w:rsid w:val="00F44922"/>
    <w:rsid w:val="00F453B4"/>
    <w:rsid w:val="00F456D2"/>
    <w:rsid w:val="00F46B27"/>
    <w:rsid w:val="00F46FE6"/>
    <w:rsid w:val="00F471BC"/>
    <w:rsid w:val="00F47865"/>
    <w:rsid w:val="00F47CBB"/>
    <w:rsid w:val="00F50BA6"/>
    <w:rsid w:val="00F53C12"/>
    <w:rsid w:val="00F54A10"/>
    <w:rsid w:val="00F5742A"/>
    <w:rsid w:val="00F6099B"/>
    <w:rsid w:val="00F61EF4"/>
    <w:rsid w:val="00F621A0"/>
    <w:rsid w:val="00F6229F"/>
    <w:rsid w:val="00F64E0D"/>
    <w:rsid w:val="00F651DE"/>
    <w:rsid w:val="00F670FF"/>
    <w:rsid w:val="00F7541A"/>
    <w:rsid w:val="00F776A5"/>
    <w:rsid w:val="00F81DB1"/>
    <w:rsid w:val="00F82FFB"/>
    <w:rsid w:val="00F83065"/>
    <w:rsid w:val="00F83367"/>
    <w:rsid w:val="00F85AB6"/>
    <w:rsid w:val="00F85B5D"/>
    <w:rsid w:val="00F860EA"/>
    <w:rsid w:val="00F87355"/>
    <w:rsid w:val="00F879E2"/>
    <w:rsid w:val="00F90415"/>
    <w:rsid w:val="00F92194"/>
    <w:rsid w:val="00F9517F"/>
    <w:rsid w:val="00F9523E"/>
    <w:rsid w:val="00F9574F"/>
    <w:rsid w:val="00F96293"/>
    <w:rsid w:val="00FA0426"/>
    <w:rsid w:val="00FA2B7D"/>
    <w:rsid w:val="00FA4B7A"/>
    <w:rsid w:val="00FA59BD"/>
    <w:rsid w:val="00FA5FC5"/>
    <w:rsid w:val="00FA6D21"/>
    <w:rsid w:val="00FB0258"/>
    <w:rsid w:val="00FB14DE"/>
    <w:rsid w:val="00FB2507"/>
    <w:rsid w:val="00FB3B80"/>
    <w:rsid w:val="00FB4FBA"/>
    <w:rsid w:val="00FB6AA7"/>
    <w:rsid w:val="00FB774F"/>
    <w:rsid w:val="00FC147C"/>
    <w:rsid w:val="00FC1BE5"/>
    <w:rsid w:val="00FC2F68"/>
    <w:rsid w:val="00FD0D51"/>
    <w:rsid w:val="00FE3925"/>
    <w:rsid w:val="00FE7B67"/>
    <w:rsid w:val="00FF011C"/>
    <w:rsid w:val="00FF0F00"/>
    <w:rsid w:val="00FF1276"/>
    <w:rsid w:val="00FF14A0"/>
    <w:rsid w:val="00FF2431"/>
    <w:rsid w:val="00FF3A76"/>
    <w:rsid w:val="00FF5598"/>
    <w:rsid w:val="00FF57A2"/>
    <w:rsid w:val="00FF7888"/>
    <w:rsid w:val="00FF7A6A"/>
    <w:rsid w:val="00FF7E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0EA"/>
    <w:rPr>
      <w:rFonts w:ascii="宋体" w:hAnsi="宋体" w:cs="宋体"/>
      <w:kern w:val="0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F860EA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Calibri"/>
      <w:kern w:val="2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F860EA"/>
    <w:rPr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F860EA"/>
    <w:pPr>
      <w:widowControl w:val="0"/>
      <w:tabs>
        <w:tab w:val="center" w:pos="4153"/>
        <w:tab w:val="right" w:pos="8306"/>
      </w:tabs>
      <w:snapToGrid w:val="0"/>
    </w:pPr>
    <w:rPr>
      <w:rFonts w:ascii="Calibri" w:hAnsi="Calibri" w:cs="Calibri"/>
      <w:kern w:val="2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F860E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1</Pages>
  <Words>96</Words>
  <Characters>552</Characters>
  <Application>Microsoft Office Outlook</Application>
  <DocSecurity>0</DocSecurity>
  <Lines>0</Lines>
  <Paragraphs>0</Paragraphs>
  <ScaleCrop>false</ScaleCrop>
  <Company>china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未定义</dc:creator>
  <cp:keywords/>
  <dc:description/>
  <cp:lastModifiedBy>未定义</cp:lastModifiedBy>
  <cp:revision>4</cp:revision>
  <dcterms:created xsi:type="dcterms:W3CDTF">2018-07-21T12:09:00Z</dcterms:created>
  <dcterms:modified xsi:type="dcterms:W3CDTF">2018-08-04T08:19:00Z</dcterms:modified>
</cp:coreProperties>
</file>